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262DD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658BA6" wp14:editId="2AAB2284">
                <wp:simplePos x="0" y="0"/>
                <wp:positionH relativeFrom="column">
                  <wp:posOffset>4528868</wp:posOffset>
                </wp:positionH>
                <wp:positionV relativeFrom="paragraph">
                  <wp:posOffset>621102</wp:posOffset>
                </wp:positionV>
                <wp:extent cx="1610791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0791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AB56A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658BA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56.6pt;margin-top:48.9pt;width:126.8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KI9tgIAALs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" filled="f" stroked="f">
                <v:textbox>
                  <w:txbxContent>
                    <w:p w:rsidR="0026335F" w:rsidRPr="0026335F" w:rsidRDefault="00AB56A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932E0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1DD152C3" wp14:editId="0260C887">
                <wp:simplePos x="0" y="0"/>
                <wp:positionH relativeFrom="column">
                  <wp:posOffset>4457700</wp:posOffset>
                </wp:positionH>
                <wp:positionV relativeFrom="paragraph">
                  <wp:posOffset>-209550</wp:posOffset>
                </wp:positionV>
                <wp:extent cx="1872615" cy="857250"/>
                <wp:effectExtent l="0" t="0" r="13335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2615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2" y="673"/>
                            <a:ext cx="2413" cy="794"/>
                            <a:chOff x="9153" y="825"/>
                            <a:chExt cx="2009" cy="738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3" y="1180"/>
                              <a:ext cx="1855" cy="38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3A651C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-20</w:t>
                                </w:r>
                                <w:r w:rsidR="00267BF3">
                                  <w:rPr>
                                    <w:rStyle w:val="Style2"/>
                                  </w:rPr>
                                  <w:t>2</w:t>
                                </w:r>
                                <w:r w:rsidR="0068624F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0C1252"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3E396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68624F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262DD6">
                                  <w:rPr>
                                    <w:rStyle w:val="Style2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3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D152C3" id="Group 35" o:spid="_x0000_s1027" style="position:absolute;margin-left:351pt;margin-top:-16.5pt;width:147.45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">
                <v:rect id="Rectangle 36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9" style="position:absolute;left:12942;top:673;width:2413;height:794" coordorigin="9153,825" coordsize="2009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Text Box 38" o:spid="_x0000_s1030" type="#_x0000_t202" style="position:absolute;left:9153;top:1180;width:1855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3A651C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-20</w:t>
                          </w:r>
                          <w:r w:rsidR="00267BF3">
                            <w:rPr>
                              <w:rStyle w:val="Style2"/>
                            </w:rPr>
                            <w:t>2</w:t>
                          </w:r>
                          <w:r w:rsidR="0068624F">
                            <w:rPr>
                              <w:rStyle w:val="Style2"/>
                            </w:rPr>
                            <w:t>1</w:t>
                          </w:r>
                          <w:r w:rsidR="000C1252">
                            <w:rPr>
                              <w:rStyle w:val="Style2"/>
                            </w:rPr>
                            <w:t>-0</w:t>
                          </w:r>
                          <w:r w:rsidR="003E396A">
                            <w:rPr>
                              <w:rStyle w:val="Style2"/>
                            </w:rPr>
                            <w:t>0</w:t>
                          </w:r>
                          <w:r w:rsidR="0068624F">
                            <w:rPr>
                              <w:rStyle w:val="Style2"/>
                            </w:rPr>
                            <w:t>0</w:t>
                          </w:r>
                          <w:r w:rsidR="00262DD6">
                            <w:rPr>
                              <w:rStyle w:val="Style2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39" o:spid="_x0000_s1031" type="#_x0000_t202" style="position:absolute;left:9153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68624F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8624F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0B7D23" wp14:editId="38CC5E7D">
                                      <wp:extent cx="845820" cy="568325"/>
                                      <wp:effectExtent l="0" t="0" r="0" b="317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5683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68624F">
                          <w:pPr>
                            <w:rPr>
                              <w:lang w:val="en-US"/>
                            </w:rPr>
                          </w:pPr>
                          <w:r w:rsidRPr="0068624F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0B7D23" wp14:editId="38CC5E7D">
                                <wp:extent cx="845820" cy="568325"/>
                                <wp:effectExtent l="0" t="0" r="0" b="317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568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158115</wp:posOffset>
                </wp:positionV>
                <wp:extent cx="3581400" cy="279400"/>
                <wp:effectExtent l="0" t="0" r="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AB56AB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C1252">
                                  <w:rPr>
                                    <w:rStyle w:val="Style6"/>
                                  </w:rPr>
                                  <w:t>Dirección General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3pt;margin-top:12.45pt;width:28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" stroked="f">
                <v:textbox>
                  <w:txbxContent>
                    <w:p w:rsidR="002E1412" w:rsidRPr="002E1412" w:rsidRDefault="00AB56AB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C1252">
                            <w:rPr>
                              <w:rStyle w:val="Style6"/>
                            </w:rPr>
                            <w:t>Dirección General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A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AB56AB" w:rsidRPr="00AB56A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AB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AB56AB" w:rsidRPr="00AB56AB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C125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19B8"/>
    <w:rsid w:val="001B3719"/>
    <w:rsid w:val="001E61DE"/>
    <w:rsid w:val="001E73F1"/>
    <w:rsid w:val="001F73A7"/>
    <w:rsid w:val="002009A7"/>
    <w:rsid w:val="0023545D"/>
    <w:rsid w:val="00253DBA"/>
    <w:rsid w:val="00262DD6"/>
    <w:rsid w:val="0026335F"/>
    <w:rsid w:val="00267BF3"/>
    <w:rsid w:val="002823F7"/>
    <w:rsid w:val="002E1412"/>
    <w:rsid w:val="002E6B9A"/>
    <w:rsid w:val="00310633"/>
    <w:rsid w:val="00314023"/>
    <w:rsid w:val="00393EFC"/>
    <w:rsid w:val="003A651C"/>
    <w:rsid w:val="003E396A"/>
    <w:rsid w:val="0042490F"/>
    <w:rsid w:val="004564FE"/>
    <w:rsid w:val="00466B9C"/>
    <w:rsid w:val="0048449B"/>
    <w:rsid w:val="004A0492"/>
    <w:rsid w:val="004D45A8"/>
    <w:rsid w:val="00521233"/>
    <w:rsid w:val="00535962"/>
    <w:rsid w:val="0054131E"/>
    <w:rsid w:val="005F149D"/>
    <w:rsid w:val="005F67A5"/>
    <w:rsid w:val="006019E6"/>
    <w:rsid w:val="00611A07"/>
    <w:rsid w:val="0062592A"/>
    <w:rsid w:val="00626D0C"/>
    <w:rsid w:val="006506D0"/>
    <w:rsid w:val="00651E48"/>
    <w:rsid w:val="006644D9"/>
    <w:rsid w:val="006709BC"/>
    <w:rsid w:val="0068624F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52829"/>
    <w:rsid w:val="00862F3E"/>
    <w:rsid w:val="008A0C67"/>
    <w:rsid w:val="008B3AE5"/>
    <w:rsid w:val="00932E02"/>
    <w:rsid w:val="009824D3"/>
    <w:rsid w:val="009E55AD"/>
    <w:rsid w:val="00A16099"/>
    <w:rsid w:val="00A35A04"/>
    <w:rsid w:val="00A36083"/>
    <w:rsid w:val="00A53CA5"/>
    <w:rsid w:val="00A640BD"/>
    <w:rsid w:val="00A64533"/>
    <w:rsid w:val="00AB56AB"/>
    <w:rsid w:val="00AD3596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827"/>
    <w:rsid w:val="00C22DBE"/>
    <w:rsid w:val="00C61065"/>
    <w:rsid w:val="00C66D08"/>
    <w:rsid w:val="00C705D7"/>
    <w:rsid w:val="00C76229"/>
    <w:rsid w:val="00C93F35"/>
    <w:rsid w:val="00CA0E82"/>
    <w:rsid w:val="00CA4661"/>
    <w:rsid w:val="00CB6F9D"/>
    <w:rsid w:val="00CE67A3"/>
    <w:rsid w:val="00D045FC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41"/>
    <o:shapelayout v:ext="edit">
      <o:idmap v:ext="edit" data="1"/>
    </o:shapelayout>
  </w:shapeDefaults>
  <w:decimalSymbol w:val="."/>
  <w:listSeparator w:val=";"/>
  <w15:docId w15:val="{CE461B63-58E3-48B2-BF68-E4923B5F2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CD3C2-1FF9-4600-97A4-75D81B4E0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15</TotalTime>
  <Pages>2</Pages>
  <Words>437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Gabriel Alejandro Fernandez Perez</cp:lastModifiedBy>
  <cp:revision>14</cp:revision>
  <cp:lastPrinted>2021-04-06T16:57:00Z</cp:lastPrinted>
  <dcterms:created xsi:type="dcterms:W3CDTF">2017-05-11T19:39:00Z</dcterms:created>
  <dcterms:modified xsi:type="dcterms:W3CDTF">2021-04-08T14:20:00Z</dcterms:modified>
</cp:coreProperties>
</file>